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602C0" w14:textId="797099DE" w:rsidR="00BA00AB" w:rsidRDefault="00ED79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COUDRAY</w:t>
      </w:r>
      <w:r>
        <w:rPr>
          <w:rFonts w:ascii="Times New Roman" w:hAnsi="Times New Roman" w:cs="Times New Roman"/>
          <w:sz w:val="24"/>
          <w:szCs w:val="24"/>
        </w:rPr>
        <w:t xml:space="preserve">        (fl.1417)</w:t>
      </w:r>
    </w:p>
    <w:p w14:paraId="6FCBD7AD" w14:textId="7A1DF5C4" w:rsidR="00ED7955" w:rsidRDefault="00ED79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6A4C06" w14:textId="0AF36AB5" w:rsidR="00ED7955" w:rsidRDefault="00ED79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1B7382" w14:textId="1DD0161D" w:rsidR="00ED7955" w:rsidRDefault="00ED7955" w:rsidP="00ED79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Sheriff of Hampshire.     (C.F.R. 1413-22 p.</w:t>
      </w:r>
      <w:r>
        <w:rPr>
          <w:rFonts w:ascii="Times New Roman" w:hAnsi="Times New Roman" w:cs="Times New Roman"/>
          <w:sz w:val="24"/>
          <w:szCs w:val="24"/>
        </w:rPr>
        <w:t>215)</w:t>
      </w:r>
    </w:p>
    <w:p w14:paraId="372AE704" w14:textId="77777777" w:rsidR="00ED7955" w:rsidRDefault="00ED7955" w:rsidP="00ED79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ED656A" w14:textId="77777777" w:rsidR="00ED7955" w:rsidRDefault="00ED7955" w:rsidP="00ED79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5848A2" w14:textId="77777777" w:rsidR="00ED7955" w:rsidRPr="00EB1323" w:rsidRDefault="00ED7955" w:rsidP="00ED79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October 2021</w:t>
      </w:r>
    </w:p>
    <w:p w14:paraId="37516424" w14:textId="66E7405F" w:rsidR="00ED7955" w:rsidRPr="00ED7955" w:rsidRDefault="00ED79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ED7955" w:rsidRPr="00ED79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E5D34" w14:textId="77777777" w:rsidR="00ED7955" w:rsidRDefault="00ED7955" w:rsidP="009139A6">
      <w:r>
        <w:separator/>
      </w:r>
    </w:p>
  </w:endnote>
  <w:endnote w:type="continuationSeparator" w:id="0">
    <w:p w14:paraId="3B7B37A5" w14:textId="77777777" w:rsidR="00ED7955" w:rsidRDefault="00ED79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E8A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BD03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2EB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45C49" w14:textId="77777777" w:rsidR="00ED7955" w:rsidRDefault="00ED7955" w:rsidP="009139A6">
      <w:r>
        <w:separator/>
      </w:r>
    </w:p>
  </w:footnote>
  <w:footnote w:type="continuationSeparator" w:id="0">
    <w:p w14:paraId="7A73437E" w14:textId="77777777" w:rsidR="00ED7955" w:rsidRDefault="00ED79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4EF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5B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46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95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D795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5D856"/>
  <w15:chartTrackingRefBased/>
  <w15:docId w15:val="{630A8E95-E8D8-43CC-834B-9A4814B67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2021-10-28T10:01:00Z</dcterms:created>
  <dcterms:modified xsi:type="dcterms:W3CDTF">2021-10-28T10:02:00Z</dcterms:modified>
</cp:coreProperties>
</file>